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998E" w14:textId="19B31FD2" w:rsidR="006B2F86" w:rsidRDefault="001B2F92" w:rsidP="00E71FC3">
      <w:pPr>
        <w:pStyle w:val="NoSpacing"/>
      </w:pPr>
      <w:r>
        <w:rPr>
          <w:u w:val="single"/>
        </w:rPr>
        <w:t>John WROTTING</w:t>
      </w:r>
      <w:r>
        <w:t xml:space="preserve">    </w:t>
      </w:r>
      <w:proofErr w:type="gramStart"/>
      <w:r>
        <w:t xml:space="preserve">   (</w:t>
      </w:r>
      <w:proofErr w:type="gramEnd"/>
      <w:r>
        <w:t>fl.1390-1420)</w:t>
      </w:r>
    </w:p>
    <w:p w14:paraId="07D88339" w14:textId="0CED77A4" w:rsidR="001B2F92" w:rsidRDefault="001B2F92" w:rsidP="00E71FC3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West Walton, Norfolk.</w:t>
      </w:r>
    </w:p>
    <w:p w14:paraId="0D1382E2" w14:textId="4090C356" w:rsidR="001B2F92" w:rsidRDefault="001B2F92" w:rsidP="00E71FC3">
      <w:pPr>
        <w:pStyle w:val="NoSpacing"/>
      </w:pPr>
    </w:p>
    <w:p w14:paraId="0CA28CAB" w14:textId="52FB281A" w:rsidR="001B2F92" w:rsidRDefault="001B2F92" w:rsidP="00E71FC3">
      <w:pPr>
        <w:pStyle w:val="NoSpacing"/>
      </w:pPr>
    </w:p>
    <w:p w14:paraId="083E5F31" w14:textId="388BF58F" w:rsidR="001B2F92" w:rsidRDefault="001B2F92" w:rsidP="00E71FC3">
      <w:pPr>
        <w:pStyle w:val="NoSpacing"/>
      </w:pPr>
      <w:r>
        <w:tab/>
        <w:t>1390</w:t>
      </w:r>
      <w:r>
        <w:tab/>
        <w:t>He became Rector.</w:t>
      </w:r>
    </w:p>
    <w:p w14:paraId="6C582FD6" w14:textId="2F33672C" w:rsidR="001B2F92" w:rsidRDefault="001B2F92" w:rsidP="001B2F92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West-Walton',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131-142.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http://www.british-history.ac.uk/topographical-hist-norfolk/vol9/pp131-142 [accessed 18 May 2019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color w:val="333333"/>
          <w:shd w:val="clear" w:color="auto" w:fill="FFFFFF"/>
        </w:rPr>
        <w:t>)</w:t>
      </w:r>
      <w:proofErr w:type="gramEnd"/>
    </w:p>
    <w:p w14:paraId="6209C1B3" w14:textId="2B58CB24" w:rsidR="001B2F92" w:rsidRDefault="001B2F92" w:rsidP="001B2F92">
      <w:pPr>
        <w:pStyle w:val="NoSpacing"/>
        <w:rPr>
          <w:color w:val="333333"/>
          <w:shd w:val="clear" w:color="auto" w:fill="FFFFFF"/>
        </w:rPr>
      </w:pPr>
    </w:p>
    <w:p w14:paraId="0875F920" w14:textId="30E2FA52" w:rsidR="001B2F92" w:rsidRDefault="001B2F92" w:rsidP="001B2F92">
      <w:pPr>
        <w:pStyle w:val="NoSpacing"/>
        <w:rPr>
          <w:color w:val="333333"/>
          <w:shd w:val="clear" w:color="auto" w:fill="FFFFFF"/>
        </w:rPr>
      </w:pPr>
    </w:p>
    <w:p w14:paraId="0EA9F063" w14:textId="72F7588A" w:rsidR="001B2F92" w:rsidRPr="001B2F92" w:rsidRDefault="001B2F92" w:rsidP="001B2F92">
      <w:pPr>
        <w:pStyle w:val="NoSpacing"/>
      </w:pPr>
      <w:r>
        <w:rPr>
          <w:color w:val="333333"/>
          <w:shd w:val="clear" w:color="auto" w:fill="FFFFFF"/>
        </w:rPr>
        <w:t>18 May 2019</w:t>
      </w:r>
      <w:bookmarkStart w:id="0" w:name="_GoBack"/>
      <w:bookmarkEnd w:id="0"/>
    </w:p>
    <w:sectPr w:rsidR="001B2F92" w:rsidRPr="001B2F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160BC" w14:textId="77777777" w:rsidR="001B2F92" w:rsidRDefault="001B2F92" w:rsidP="00E71FC3">
      <w:pPr>
        <w:spacing w:after="0" w:line="240" w:lineRule="auto"/>
      </w:pPr>
      <w:r>
        <w:separator/>
      </w:r>
    </w:p>
  </w:endnote>
  <w:endnote w:type="continuationSeparator" w:id="0">
    <w:p w14:paraId="0E25FDCD" w14:textId="77777777" w:rsidR="001B2F92" w:rsidRDefault="001B2F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D05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DA185" w14:textId="77777777" w:rsidR="001B2F92" w:rsidRDefault="001B2F92" w:rsidP="00E71FC3">
      <w:pPr>
        <w:spacing w:after="0" w:line="240" w:lineRule="auto"/>
      </w:pPr>
      <w:r>
        <w:separator/>
      </w:r>
    </w:p>
  </w:footnote>
  <w:footnote w:type="continuationSeparator" w:id="0">
    <w:p w14:paraId="1F9CD9F7" w14:textId="77777777" w:rsidR="001B2F92" w:rsidRDefault="001B2F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F92"/>
    <w:rsid w:val="001A7C09"/>
    <w:rsid w:val="001B2F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13E6"/>
  <w15:chartTrackingRefBased/>
  <w15:docId w15:val="{ECF41A60-6D22-4635-BC72-4C1698D8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B2F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2019-05-18T18:19:00Z</dcterms:created>
  <dcterms:modified xsi:type="dcterms:W3CDTF">2019-05-18T18:22:00Z</dcterms:modified>
</cp:coreProperties>
</file>